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7AB24" w14:textId="430223F8" w:rsidR="00BA00AB" w:rsidRDefault="00F86F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PLUGHMAN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442AB77D" w14:textId="40860083" w:rsidR="00F86F97" w:rsidRDefault="00F86F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</w:rPr>
        <w:t>. Skinner.</w:t>
      </w:r>
    </w:p>
    <w:p w14:paraId="6FCE7415" w14:textId="5E48494E" w:rsidR="00F86F97" w:rsidRDefault="00F86F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3122F5" w14:textId="7616E0E0" w:rsidR="00F86F97" w:rsidRDefault="00F86F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BDE357" w14:textId="47FBCA10" w:rsidR="00F86F97" w:rsidRDefault="00F86F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Feb.1405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p.130)</w:t>
      </w:r>
    </w:p>
    <w:p w14:paraId="2183AA45" w14:textId="1B7CD677" w:rsidR="00F86F97" w:rsidRDefault="00F86F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1F3C5565" w14:textId="68A4C613" w:rsidR="00F86F97" w:rsidRDefault="00F86F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4FC48F" w14:textId="53346CE0" w:rsidR="00F86F97" w:rsidRDefault="00F86F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41BFCB" w14:textId="69A5CA3F" w:rsidR="00F86F97" w:rsidRPr="00F86F97" w:rsidRDefault="00F86F9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sectPr w:rsidR="00F86F97" w:rsidRPr="00F86F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CD498" w14:textId="77777777" w:rsidR="00F86F97" w:rsidRDefault="00F86F97" w:rsidP="009139A6">
      <w:r>
        <w:separator/>
      </w:r>
    </w:p>
  </w:endnote>
  <w:endnote w:type="continuationSeparator" w:id="0">
    <w:p w14:paraId="041F762C" w14:textId="77777777" w:rsidR="00F86F97" w:rsidRDefault="00F86F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3A5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4075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70F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D4796" w14:textId="77777777" w:rsidR="00F86F97" w:rsidRDefault="00F86F97" w:rsidP="009139A6">
      <w:r>
        <w:separator/>
      </w:r>
    </w:p>
  </w:footnote>
  <w:footnote w:type="continuationSeparator" w:id="0">
    <w:p w14:paraId="4FC785F8" w14:textId="77777777" w:rsidR="00F86F97" w:rsidRDefault="00F86F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09D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745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CDF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F97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8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0CF6A"/>
  <w15:chartTrackingRefBased/>
  <w15:docId w15:val="{7D85F75D-9F16-4DA5-B4A9-87C7A436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2021-03-16T14:12:00Z</dcterms:created>
  <dcterms:modified xsi:type="dcterms:W3CDTF">2021-03-16T14:15:00Z</dcterms:modified>
</cp:coreProperties>
</file>